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E3AA2E" w14:textId="3E674473" w:rsidR="00BA00AB" w:rsidRDefault="004518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PHELIPSON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d.1491-2)</w:t>
      </w:r>
    </w:p>
    <w:p w14:paraId="1AB9B264" w14:textId="452235DF" w:rsidR="00451853" w:rsidRDefault="004518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Doncaster.</w:t>
      </w:r>
    </w:p>
    <w:p w14:paraId="4C797D29" w14:textId="6BC35CDE" w:rsidR="00451853" w:rsidRDefault="004518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CE9BB9" w14:textId="5138D169" w:rsidR="00451853" w:rsidRDefault="004518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C694BF" w14:textId="7DA09501" w:rsidR="00451853" w:rsidRDefault="004518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May1491</w:t>
      </w:r>
      <w:r>
        <w:rPr>
          <w:rFonts w:ascii="Times New Roman" w:hAnsi="Times New Roman" w:cs="Times New Roman"/>
          <w:sz w:val="24"/>
          <w:szCs w:val="24"/>
        </w:rPr>
        <w:tab/>
      </w:r>
      <w:r w:rsidR="00B0791B">
        <w:rPr>
          <w:rFonts w:ascii="Times New Roman" w:hAnsi="Times New Roman" w:cs="Times New Roman"/>
          <w:sz w:val="24"/>
          <w:szCs w:val="24"/>
        </w:rPr>
        <w:t>He made his Will.    (W.Y.R. p.129)</w:t>
      </w:r>
    </w:p>
    <w:p w14:paraId="1481385C" w14:textId="18136DEF" w:rsidR="00B0791B" w:rsidRDefault="00B079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Dec.1492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C6D15CF" w14:textId="3FEA7194" w:rsidR="00B0791B" w:rsidRDefault="00B079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140A44" w14:textId="3BDAA1D4" w:rsidR="00B0791B" w:rsidRDefault="00B079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7F14A9" w14:textId="6717E0FE" w:rsidR="00B0791B" w:rsidRPr="00451853" w:rsidRDefault="00B079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2021</w:t>
      </w:r>
    </w:p>
    <w:sectPr w:rsidR="00B0791B" w:rsidRPr="00451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6836A" w14:textId="77777777" w:rsidR="00451853" w:rsidRDefault="00451853" w:rsidP="009139A6">
      <w:r>
        <w:separator/>
      </w:r>
    </w:p>
  </w:endnote>
  <w:endnote w:type="continuationSeparator" w:id="0">
    <w:p w14:paraId="096BF9F2" w14:textId="77777777" w:rsidR="00451853" w:rsidRDefault="004518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CF7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E51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7F9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48A38" w14:textId="77777777" w:rsidR="00451853" w:rsidRDefault="00451853" w:rsidP="009139A6">
      <w:r>
        <w:separator/>
      </w:r>
    </w:p>
  </w:footnote>
  <w:footnote w:type="continuationSeparator" w:id="0">
    <w:p w14:paraId="51F3F07A" w14:textId="77777777" w:rsidR="00451853" w:rsidRDefault="004518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B61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9B5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2FA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53"/>
    <w:rsid w:val="000666E0"/>
    <w:rsid w:val="002510B7"/>
    <w:rsid w:val="00451853"/>
    <w:rsid w:val="005C130B"/>
    <w:rsid w:val="00826F5C"/>
    <w:rsid w:val="009139A6"/>
    <w:rsid w:val="009448BB"/>
    <w:rsid w:val="00A3176C"/>
    <w:rsid w:val="00B0791B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F3399"/>
  <w15:chartTrackingRefBased/>
  <w15:docId w15:val="{45E36D9D-A4C7-4A85-9C97-35BA991F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17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2021-03-03T11:40:00Z</dcterms:created>
  <dcterms:modified xsi:type="dcterms:W3CDTF">2021-03-03T11:57:00Z</dcterms:modified>
</cp:coreProperties>
</file>